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4F491" w14:textId="7233134C" w:rsidR="00F80036" w:rsidRDefault="00F80036" w:rsidP="00F80036">
      <w:pPr>
        <w:pStyle w:val="NoSpacing"/>
      </w:pPr>
      <w:r>
        <w:rPr>
          <w:u w:val="single"/>
        </w:rPr>
        <w:t xml:space="preserve">Peter BURTON (alias </w:t>
      </w:r>
      <w:proofErr w:type="gramStart"/>
      <w:r>
        <w:rPr>
          <w:u w:val="single"/>
        </w:rPr>
        <w:t>JOHNSON)</w:t>
      </w:r>
      <w:r>
        <w:t xml:space="preserve">   </w:t>
      </w:r>
      <w:proofErr w:type="gramEnd"/>
      <w:r>
        <w:t xml:space="preserve">   </w:t>
      </w:r>
      <w:r>
        <w:t>(</w:t>
      </w:r>
      <w:r>
        <w:t>fl.1415-47)</w:t>
      </w:r>
    </w:p>
    <w:p w14:paraId="06173AD7" w14:textId="77777777" w:rsidR="00F80036" w:rsidRDefault="00F80036" w:rsidP="00F80036">
      <w:pPr>
        <w:pStyle w:val="NoSpacing"/>
      </w:pPr>
      <w:r>
        <w:t>Vicar of Bishop Burton, East Riding of Yorkshire.</w:t>
      </w:r>
    </w:p>
    <w:p w14:paraId="44390D9E" w14:textId="77777777" w:rsidR="00F80036" w:rsidRDefault="00F80036" w:rsidP="00F80036">
      <w:pPr>
        <w:pStyle w:val="NoSpacing"/>
      </w:pPr>
    </w:p>
    <w:p w14:paraId="5BCC3320" w14:textId="77777777" w:rsidR="00F80036" w:rsidRDefault="00F80036" w:rsidP="00F80036">
      <w:pPr>
        <w:pStyle w:val="NoSpacing"/>
      </w:pPr>
    </w:p>
    <w:p w14:paraId="43D22C77" w14:textId="5BC69016" w:rsidR="00F80036" w:rsidRDefault="00F80036" w:rsidP="00F80036">
      <w:pPr>
        <w:pStyle w:val="NoSpacing"/>
      </w:pPr>
      <w:r>
        <w:t>13 Mar.1415</w:t>
      </w:r>
      <w:r>
        <w:tab/>
        <w:t xml:space="preserve">He </w:t>
      </w:r>
      <w:r>
        <w:t>became Vicar.</w:t>
      </w:r>
    </w:p>
    <w:p w14:paraId="7100A2E6" w14:textId="6B927827" w:rsidR="00F80036" w:rsidRDefault="00F80036" w:rsidP="00F80036">
      <w:pPr>
        <w:pStyle w:val="NoSpacing"/>
      </w:pPr>
      <w:r>
        <w:tab/>
      </w:r>
      <w:r>
        <w:tab/>
        <w:t>(from the board in the church)</w:t>
      </w:r>
    </w:p>
    <w:p w14:paraId="6D185A0A" w14:textId="70CF6C14" w:rsidR="00F80036" w:rsidRDefault="00F80036" w:rsidP="00F80036">
      <w:pPr>
        <w:pStyle w:val="NoSpacing"/>
      </w:pPr>
      <w:r>
        <w:t xml:space="preserve">  3 Jun.1447</w:t>
      </w:r>
      <w:r>
        <w:tab/>
        <w:t>He had resigned by this date.  (ibid.)</w:t>
      </w:r>
      <w:bookmarkStart w:id="0" w:name="_GoBack"/>
      <w:bookmarkEnd w:id="0"/>
    </w:p>
    <w:p w14:paraId="4076514F" w14:textId="77777777" w:rsidR="00F80036" w:rsidRDefault="00F80036" w:rsidP="00F80036">
      <w:pPr>
        <w:pStyle w:val="NoSpacing"/>
      </w:pPr>
    </w:p>
    <w:p w14:paraId="161A1201" w14:textId="77777777" w:rsidR="00F80036" w:rsidRDefault="00F80036" w:rsidP="00F80036">
      <w:pPr>
        <w:pStyle w:val="NoSpacing"/>
      </w:pPr>
    </w:p>
    <w:p w14:paraId="01315CBA" w14:textId="77777777" w:rsidR="00F80036" w:rsidRPr="00375F83" w:rsidRDefault="00F80036" w:rsidP="00F80036">
      <w:pPr>
        <w:pStyle w:val="NoSpacing"/>
      </w:pPr>
      <w:r>
        <w:t>4 April 2019</w:t>
      </w:r>
    </w:p>
    <w:p w14:paraId="482E0181" w14:textId="545DE8B3" w:rsidR="006B2F86" w:rsidRPr="00F80036" w:rsidRDefault="00F80036" w:rsidP="00E71FC3">
      <w:pPr>
        <w:pStyle w:val="NoSpacing"/>
      </w:pPr>
    </w:p>
    <w:sectPr w:rsidR="006B2F86" w:rsidRPr="00F800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E7ADA" w14:textId="77777777" w:rsidR="00F80036" w:rsidRDefault="00F80036" w:rsidP="00E71FC3">
      <w:pPr>
        <w:spacing w:after="0" w:line="240" w:lineRule="auto"/>
      </w:pPr>
      <w:r>
        <w:separator/>
      </w:r>
    </w:p>
  </w:endnote>
  <w:endnote w:type="continuationSeparator" w:id="0">
    <w:p w14:paraId="081CB2A3" w14:textId="77777777" w:rsidR="00F80036" w:rsidRDefault="00F800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CAE8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125C4" w14:textId="77777777" w:rsidR="00F80036" w:rsidRDefault="00F80036" w:rsidP="00E71FC3">
      <w:pPr>
        <w:spacing w:after="0" w:line="240" w:lineRule="auto"/>
      </w:pPr>
      <w:r>
        <w:separator/>
      </w:r>
    </w:p>
  </w:footnote>
  <w:footnote w:type="continuationSeparator" w:id="0">
    <w:p w14:paraId="64D3EADE" w14:textId="77777777" w:rsidR="00F80036" w:rsidRDefault="00F800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03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508BF"/>
  <w15:chartTrackingRefBased/>
  <w15:docId w15:val="{364D8848-D51E-460E-9317-82930EE0E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2019-04-04T19:18:00Z</dcterms:created>
  <dcterms:modified xsi:type="dcterms:W3CDTF">2019-04-04T19:22:00Z</dcterms:modified>
</cp:coreProperties>
</file>